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B78D2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ascii="Arial" w:hAnsi="Arial" w:cs="Arial"/>
          <w:b/>
          <w:caps/>
          <w:sz w:val="28"/>
          <w:szCs w:val="28"/>
        </w:rPr>
        <w:t>MOÇÃO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702352">
        <w:rPr>
          <w:rFonts w:ascii="Arial" w:hAnsi="Arial" w:cs="Arial"/>
          <w:b/>
          <w:caps/>
          <w:sz w:val="28"/>
          <w:szCs w:val="28"/>
        </w:rPr>
        <w:t>2</w:t>
      </w:r>
      <w:r w:rsidR="00D95F4D">
        <w:rPr>
          <w:rFonts w:ascii="Arial" w:hAnsi="Arial" w:cs="Arial"/>
          <w:b/>
          <w:caps/>
          <w:sz w:val="28"/>
          <w:szCs w:val="28"/>
        </w:rPr>
        <w:t>17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E170D3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0C7CFC">
        <w:trPr>
          <w:jc w:val="center"/>
        </w:trPr>
        <w:tc>
          <w:tcPr>
            <w:tcW w:w="1063" w:type="dxa"/>
          </w:tcPr>
          <w:p w:rsidR="00150EE2" w:rsidRPr="005A03FA" w:rsidRDefault="00150EE2" w:rsidP="000C7CFC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D95F4D" w:rsidP="00D95F4D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Registra o transcurso do </w:t>
            </w:r>
            <w:r w:rsidR="00641213">
              <w:rPr>
                <w:rFonts w:ascii="Arial" w:hAnsi="Arial" w:cs="Arial"/>
                <w:sz w:val="20"/>
                <w:szCs w:val="20"/>
              </w:rPr>
              <w:t xml:space="preserve">Dia </w:t>
            </w:r>
            <w:r>
              <w:rPr>
                <w:rFonts w:ascii="Arial" w:hAnsi="Arial" w:cs="Arial"/>
                <w:sz w:val="20"/>
                <w:szCs w:val="20"/>
              </w:rPr>
              <w:t>Mundial do Braille</w:t>
            </w:r>
            <w:r w:rsidR="00641213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 xml:space="preserve">4 </w:t>
            </w:r>
            <w:r w:rsidR="00641213">
              <w:rPr>
                <w:rFonts w:ascii="Arial" w:hAnsi="Arial" w:cs="Arial"/>
                <w:sz w:val="20"/>
                <w:szCs w:val="20"/>
              </w:rPr>
              <w:t xml:space="preserve">de </w:t>
            </w:r>
            <w:r>
              <w:rPr>
                <w:rFonts w:ascii="Arial" w:hAnsi="Arial" w:cs="Arial"/>
                <w:sz w:val="20"/>
                <w:szCs w:val="20"/>
              </w:rPr>
              <w:t>janeiro</w:t>
            </w:r>
            <w:r w:rsidR="000B792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3F7497" w:rsidRDefault="003F7497" w:rsidP="003F749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>d</w:t>
      </w:r>
      <w:r w:rsidR="00D95F4D">
        <w:rPr>
          <w:rFonts w:ascii="Arial" w:hAnsi="Arial" w:cs="Arial"/>
        </w:rPr>
        <w:t>o</w:t>
      </w:r>
      <w:r w:rsidR="001F1770" w:rsidRPr="001F1770">
        <w:rPr>
          <w:rFonts w:ascii="Arial" w:hAnsi="Arial" w:cs="Arial"/>
        </w:rPr>
        <w:t xml:space="preserve"> </w:t>
      </w:r>
      <w:r w:rsidR="00D95F4D" w:rsidRPr="00D95F4D">
        <w:rPr>
          <w:rFonts w:ascii="Arial" w:hAnsi="Arial" w:cs="Arial"/>
        </w:rPr>
        <w:t>transcurso do Dia Mundial do Braille, 4 de janeiro</w:t>
      </w:r>
      <w:r w:rsidR="00BC6353">
        <w:rPr>
          <w:rFonts w:ascii="Arial" w:hAnsi="Arial" w:cs="Arial"/>
        </w:rPr>
        <w:t>.</w:t>
      </w:r>
    </w:p>
    <w:p w:rsidR="00E76A04" w:rsidRDefault="00AD7013" w:rsidP="00E76A04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 data c</w:t>
      </w:r>
      <w:r w:rsidR="00D95F4D" w:rsidRPr="00D95F4D">
        <w:rPr>
          <w:rFonts w:ascii="Arial" w:hAnsi="Arial" w:cs="Arial"/>
        </w:rPr>
        <w:t>omemora</w:t>
      </w:r>
      <w:r>
        <w:rPr>
          <w:rFonts w:ascii="Arial" w:hAnsi="Arial" w:cs="Arial"/>
        </w:rPr>
        <w:t xml:space="preserve">tiva tem o objetivo de levar </w:t>
      </w:r>
      <w:r w:rsidR="00D95F4D" w:rsidRPr="00D95F4D">
        <w:rPr>
          <w:rFonts w:ascii="Arial" w:hAnsi="Arial" w:cs="Arial"/>
        </w:rPr>
        <w:t>à reflexão sobre a importância d</w:t>
      </w:r>
      <w:r w:rsidR="00531DC2">
        <w:rPr>
          <w:rFonts w:ascii="Arial" w:hAnsi="Arial" w:cs="Arial"/>
        </w:rPr>
        <w:t>a</w:t>
      </w:r>
      <w:bookmarkStart w:id="0" w:name="_GoBack"/>
      <w:bookmarkEnd w:id="0"/>
      <w:r w:rsidR="00D95F4D" w:rsidRPr="00D95F4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implantação de </w:t>
      </w:r>
      <w:r w:rsidR="00D95F4D" w:rsidRPr="00D95F4D">
        <w:rPr>
          <w:rFonts w:ascii="Arial" w:hAnsi="Arial" w:cs="Arial"/>
        </w:rPr>
        <w:t>mecanismos que favoreçam o desenvolvimento das pessoas cegas ou com baixa visão. O sistema Braille de escrita e leitura foi criado há cerca de 200 anos</w:t>
      </w:r>
      <w:r>
        <w:rPr>
          <w:rFonts w:ascii="Arial" w:hAnsi="Arial" w:cs="Arial"/>
        </w:rPr>
        <w:t>,</w:t>
      </w:r>
      <w:r w:rsidR="00D95F4D" w:rsidRPr="00D95F4D">
        <w:rPr>
          <w:rFonts w:ascii="Arial" w:hAnsi="Arial" w:cs="Arial"/>
        </w:rPr>
        <w:t xml:space="preserve"> na França</w:t>
      </w:r>
      <w:r w:rsidR="00E76A04">
        <w:rPr>
          <w:rFonts w:ascii="Arial" w:hAnsi="Arial" w:cs="Arial"/>
        </w:rPr>
        <w:t>.</w:t>
      </w:r>
    </w:p>
    <w:p w:rsidR="003A77BE" w:rsidRDefault="002213FA" w:rsidP="003F749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Feito este registro</w:t>
      </w:r>
      <w:r w:rsidR="003F7497" w:rsidRPr="00BF791A">
        <w:rPr>
          <w:rFonts w:ascii="Arial" w:hAnsi="Arial" w:cs="Arial"/>
        </w:rPr>
        <w:t xml:space="preserve">, </w:t>
      </w:r>
      <w:smartTag w:uri="schemas-houaiss/mini" w:element="verbetes">
        <w:r w:rsidR="003F7497" w:rsidRPr="00BF791A">
          <w:rPr>
            <w:rFonts w:ascii="Arial" w:hAnsi="Arial" w:cs="Arial"/>
          </w:rPr>
          <w:t>respeitosamente</w:t>
        </w:r>
      </w:smartTag>
      <w:r w:rsidR="003F7497" w:rsidRPr="00BF791A">
        <w:rPr>
          <w:rFonts w:ascii="Arial" w:hAnsi="Arial" w:cs="Arial"/>
        </w:rPr>
        <w:t xml:space="preserve"> </w:t>
      </w:r>
      <w:r w:rsidR="003F7497" w:rsidRPr="00BF791A">
        <w:rPr>
          <w:rFonts w:ascii="Arial" w:hAnsi="Arial" w:cs="Arial"/>
          <w:b/>
        </w:rPr>
        <w:t>REQUEREMOS</w:t>
      </w:r>
      <w:r w:rsidR="003F7497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3F7497" w:rsidRPr="00BF791A">
          <w:rPr>
            <w:rFonts w:ascii="Arial" w:hAnsi="Arial" w:cs="Arial"/>
          </w:rPr>
          <w:t>providências</w:t>
        </w:r>
      </w:smartTag>
      <w:r w:rsidR="003F7497" w:rsidRPr="00BF791A">
        <w:rPr>
          <w:rFonts w:ascii="Arial" w:hAnsi="Arial" w:cs="Arial"/>
        </w:rPr>
        <w:t xml:space="preserve"> </w:t>
      </w:r>
      <w:smartTag w:uri="schemas-houaiss/mini" w:element="verbetes">
        <w:r w:rsidR="003F7497" w:rsidRPr="00BF791A">
          <w:rPr>
            <w:rFonts w:ascii="Arial" w:hAnsi="Arial" w:cs="Arial"/>
          </w:rPr>
          <w:t>habituais</w:t>
        </w:r>
      </w:smartTag>
      <w:r w:rsidR="003F7497" w:rsidRPr="00BF791A">
        <w:rPr>
          <w:rFonts w:ascii="Arial" w:hAnsi="Arial" w:cs="Arial"/>
        </w:rPr>
        <w:t xml:space="preserve"> </w:t>
      </w:r>
      <w:smartTag w:uri="schemas-houaiss/acao" w:element="dm">
        <w:r w:rsidR="003F7497" w:rsidRPr="00BF791A">
          <w:rPr>
            <w:rFonts w:ascii="Arial" w:hAnsi="Arial" w:cs="Arial"/>
          </w:rPr>
          <w:t>para</w:t>
        </w:r>
      </w:smartTag>
      <w:r w:rsidR="003F7497" w:rsidRPr="00BF791A">
        <w:rPr>
          <w:rFonts w:ascii="Arial" w:hAnsi="Arial" w:cs="Arial"/>
        </w:rPr>
        <w:t xml:space="preserve"> a </w:t>
      </w:r>
      <w:smartTag w:uri="schemas-houaiss/acao" w:element="dm">
        <w:r w:rsidR="003F7497" w:rsidRPr="00BF791A">
          <w:rPr>
            <w:rFonts w:ascii="Arial" w:hAnsi="Arial" w:cs="Arial"/>
          </w:rPr>
          <w:t>divulgação</w:t>
        </w:r>
      </w:smartTag>
      <w:r w:rsidR="003F7497" w:rsidRPr="00BF791A">
        <w:rPr>
          <w:rFonts w:ascii="Arial" w:hAnsi="Arial" w:cs="Arial"/>
        </w:rPr>
        <w:t xml:space="preserve"> da </w:t>
      </w:r>
      <w:smartTag w:uri="schemas-houaiss/acao" w:element="dm">
        <w:r w:rsidR="003F7497" w:rsidRPr="00BF791A">
          <w:rPr>
            <w:rFonts w:ascii="Arial" w:hAnsi="Arial" w:cs="Arial"/>
          </w:rPr>
          <w:t>presente</w:t>
        </w:r>
      </w:smartTag>
      <w:r w:rsidR="003F7497" w:rsidRPr="00BF791A">
        <w:rPr>
          <w:rFonts w:ascii="Arial" w:hAnsi="Arial" w:cs="Arial"/>
        </w:rPr>
        <w:t xml:space="preserve"> manifestação.</w:t>
      </w:r>
    </w:p>
    <w:p w:rsidR="00496C36" w:rsidRDefault="00496C36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106F15" w:rsidRDefault="003A77BE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AD7013">
        <w:rPr>
          <w:rFonts w:ascii="Arial" w:hAnsi="Arial" w:cs="Arial"/>
        </w:rPr>
        <w:t>2</w:t>
      </w:r>
      <w:r w:rsidR="00E85367">
        <w:rPr>
          <w:rFonts w:ascii="Arial" w:hAnsi="Arial" w:cs="Arial"/>
        </w:rPr>
        <w:t xml:space="preserve"> de </w:t>
      </w:r>
      <w:r w:rsidR="00AD7013">
        <w:rPr>
          <w:rFonts w:ascii="Arial" w:hAnsi="Arial" w:cs="Arial"/>
        </w:rPr>
        <w:t>dez</w:t>
      </w:r>
      <w:r w:rsidR="0029674B">
        <w:rPr>
          <w:rFonts w:ascii="Arial" w:hAnsi="Arial" w:cs="Arial"/>
        </w:rPr>
        <w:t>em</w:t>
      </w:r>
      <w:r w:rsidR="00E350EB">
        <w:rPr>
          <w:rFonts w:ascii="Arial" w:hAnsi="Arial" w:cs="Arial"/>
        </w:rPr>
        <w:t>bro</w:t>
      </w:r>
      <w:r w:rsidR="00337A49">
        <w:rPr>
          <w:rFonts w:ascii="Arial" w:hAnsi="Arial" w:cs="Arial"/>
        </w:rPr>
        <w:t xml:space="preserve"> de 2020</w:t>
      </w:r>
      <w:r w:rsidR="00E85367">
        <w:rPr>
          <w:rFonts w:ascii="Arial" w:hAnsi="Arial" w:cs="Arial"/>
        </w:rPr>
        <w:t>.</w:t>
      </w:r>
    </w:p>
    <w:p w:rsidR="00E85367" w:rsidRDefault="00E85367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8A469E" w:rsidRDefault="008A469E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85367" w:rsidRDefault="00E85367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9D403A" w:rsidRPr="001039B2" w:rsidRDefault="009D403A" w:rsidP="009D403A">
      <w:pPr>
        <w:jc w:val="center"/>
        <w:rPr>
          <w:rFonts w:ascii="Arial" w:eastAsia="Calibri" w:hAnsi="Arial" w:cs="Arial"/>
          <w:b/>
          <w:smallCaps/>
          <w:lang w:eastAsia="en-US"/>
        </w:rPr>
      </w:pPr>
      <w:r w:rsidRPr="001039B2">
        <w:rPr>
          <w:rFonts w:ascii="Arial" w:eastAsia="Calibri" w:hAnsi="Arial" w:cs="Arial"/>
          <w:b/>
          <w:smallCaps/>
          <w:lang w:eastAsia="en-US"/>
        </w:rPr>
        <w:t>VALMIR DO PARQUE MEIA LUA</w:t>
      </w:r>
    </w:p>
    <w:p w:rsidR="00E85367" w:rsidRDefault="00CE0EE5" w:rsidP="009D403A">
      <w:pPr>
        <w:jc w:val="center"/>
        <w:rPr>
          <w:rFonts w:ascii="Arial" w:hAnsi="Arial" w:cs="Arial"/>
        </w:rPr>
      </w:pPr>
      <w:r w:rsidRPr="001039B2">
        <w:rPr>
          <w:rFonts w:ascii="Arial" w:eastAsia="Calibri" w:hAnsi="Arial" w:cs="Arial"/>
          <w:lang w:eastAsia="en-US"/>
        </w:rPr>
        <w:t>Vereador - D</w:t>
      </w:r>
      <w:r>
        <w:rPr>
          <w:rFonts w:ascii="Arial" w:eastAsia="Calibri" w:hAnsi="Arial" w:cs="Arial"/>
          <w:lang w:eastAsia="en-US"/>
        </w:rPr>
        <w:t>EM</w:t>
      </w:r>
    </w:p>
    <w:sectPr w:rsidR="00E85367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17EF" w:rsidRDefault="007717EF">
      <w:r>
        <w:separator/>
      </w:r>
    </w:p>
  </w:endnote>
  <w:endnote w:type="continuationSeparator" w:id="0">
    <w:p w:rsidR="007717EF" w:rsidRDefault="00771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17EF" w:rsidRDefault="007717EF">
      <w:r>
        <w:separator/>
      </w:r>
    </w:p>
  </w:footnote>
  <w:footnote w:type="continuationSeparator" w:id="0">
    <w:p w:rsidR="007717EF" w:rsidRDefault="007717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Moção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>1</w:t>
    </w:r>
    <w:r w:rsidR="00C12B7B">
      <w:rPr>
        <w:rFonts w:ascii="Arial" w:hAnsi="Arial" w:cs="Arial"/>
        <w:b/>
        <w:sz w:val="20"/>
        <w:szCs w:val="20"/>
        <w:u w:val="single"/>
      </w:rPr>
      <w:t>9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-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85067F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046DE8">
      <w:rPr>
        <w:rFonts w:ascii="Arial" w:hAnsi="Arial" w:cs="Arial"/>
        <w:b/>
        <w:noProof/>
        <w:sz w:val="20"/>
        <w:szCs w:val="20"/>
        <w:u w:val="single"/>
      </w:rPr>
      <w:t>1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85067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85067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85067F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85067F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588"/>
    <w:rsid w:val="00012789"/>
    <w:rsid w:val="00012AC3"/>
    <w:rsid w:val="00024FD3"/>
    <w:rsid w:val="000342D0"/>
    <w:rsid w:val="00046DE8"/>
    <w:rsid w:val="00051167"/>
    <w:rsid w:val="00056288"/>
    <w:rsid w:val="00057A4A"/>
    <w:rsid w:val="00064BF0"/>
    <w:rsid w:val="00065694"/>
    <w:rsid w:val="00075BE6"/>
    <w:rsid w:val="00090D24"/>
    <w:rsid w:val="00094490"/>
    <w:rsid w:val="000958D5"/>
    <w:rsid w:val="00097CAE"/>
    <w:rsid w:val="000A704A"/>
    <w:rsid w:val="000B792B"/>
    <w:rsid w:val="000C7CFC"/>
    <w:rsid w:val="000D002F"/>
    <w:rsid w:val="000E6552"/>
    <w:rsid w:val="000E6B15"/>
    <w:rsid w:val="000E762F"/>
    <w:rsid w:val="000F558C"/>
    <w:rsid w:val="000F608D"/>
    <w:rsid w:val="000F6251"/>
    <w:rsid w:val="00106F15"/>
    <w:rsid w:val="00122470"/>
    <w:rsid w:val="00122789"/>
    <w:rsid w:val="00135705"/>
    <w:rsid w:val="001438D1"/>
    <w:rsid w:val="00144FFF"/>
    <w:rsid w:val="0014591F"/>
    <w:rsid w:val="00150EE2"/>
    <w:rsid w:val="00172E81"/>
    <w:rsid w:val="00172ED4"/>
    <w:rsid w:val="00181CD2"/>
    <w:rsid w:val="00181FA3"/>
    <w:rsid w:val="00190491"/>
    <w:rsid w:val="001A09F2"/>
    <w:rsid w:val="001A119E"/>
    <w:rsid w:val="001B0773"/>
    <w:rsid w:val="001B4124"/>
    <w:rsid w:val="001C6C2B"/>
    <w:rsid w:val="001F13C3"/>
    <w:rsid w:val="001F1770"/>
    <w:rsid w:val="00204ED7"/>
    <w:rsid w:val="00210094"/>
    <w:rsid w:val="00211F35"/>
    <w:rsid w:val="0021657C"/>
    <w:rsid w:val="002213FA"/>
    <w:rsid w:val="00230859"/>
    <w:rsid w:val="002328B1"/>
    <w:rsid w:val="00236A42"/>
    <w:rsid w:val="00252A22"/>
    <w:rsid w:val="00253C82"/>
    <w:rsid w:val="00266838"/>
    <w:rsid w:val="00286EFD"/>
    <w:rsid w:val="0029674B"/>
    <w:rsid w:val="00297190"/>
    <w:rsid w:val="00297F64"/>
    <w:rsid w:val="002A7434"/>
    <w:rsid w:val="002B2702"/>
    <w:rsid w:val="002C4B2B"/>
    <w:rsid w:val="002C5C70"/>
    <w:rsid w:val="002D3D9E"/>
    <w:rsid w:val="002E785E"/>
    <w:rsid w:val="002F02DB"/>
    <w:rsid w:val="0030168E"/>
    <w:rsid w:val="0031219D"/>
    <w:rsid w:val="00317C1A"/>
    <w:rsid w:val="003210F4"/>
    <w:rsid w:val="00323F0F"/>
    <w:rsid w:val="00337A49"/>
    <w:rsid w:val="00347D5E"/>
    <w:rsid w:val="00361C4A"/>
    <w:rsid w:val="003676A7"/>
    <w:rsid w:val="00380160"/>
    <w:rsid w:val="00381797"/>
    <w:rsid w:val="003835A3"/>
    <w:rsid w:val="003848C4"/>
    <w:rsid w:val="003874B6"/>
    <w:rsid w:val="00393265"/>
    <w:rsid w:val="00397FF3"/>
    <w:rsid w:val="003A5F71"/>
    <w:rsid w:val="003A77BE"/>
    <w:rsid w:val="003B0254"/>
    <w:rsid w:val="003C7AE8"/>
    <w:rsid w:val="003E188F"/>
    <w:rsid w:val="003F7497"/>
    <w:rsid w:val="00401BE1"/>
    <w:rsid w:val="0040313A"/>
    <w:rsid w:val="00407621"/>
    <w:rsid w:val="00407A99"/>
    <w:rsid w:val="00412795"/>
    <w:rsid w:val="00415D49"/>
    <w:rsid w:val="00426FC5"/>
    <w:rsid w:val="004326D1"/>
    <w:rsid w:val="004358E6"/>
    <w:rsid w:val="004508EA"/>
    <w:rsid w:val="00455F9C"/>
    <w:rsid w:val="00481719"/>
    <w:rsid w:val="00487D64"/>
    <w:rsid w:val="00493115"/>
    <w:rsid w:val="00496C36"/>
    <w:rsid w:val="004B7BC7"/>
    <w:rsid w:val="004C2C30"/>
    <w:rsid w:val="004C6C78"/>
    <w:rsid w:val="004E06ED"/>
    <w:rsid w:val="004E22CE"/>
    <w:rsid w:val="004E46DA"/>
    <w:rsid w:val="004E6AD9"/>
    <w:rsid w:val="004F39E9"/>
    <w:rsid w:val="004F690D"/>
    <w:rsid w:val="004F6A11"/>
    <w:rsid w:val="0050010D"/>
    <w:rsid w:val="00505357"/>
    <w:rsid w:val="00505FD8"/>
    <w:rsid w:val="00512F7F"/>
    <w:rsid w:val="00524669"/>
    <w:rsid w:val="00531DC2"/>
    <w:rsid w:val="00533862"/>
    <w:rsid w:val="00536AA5"/>
    <w:rsid w:val="00537D3E"/>
    <w:rsid w:val="00542193"/>
    <w:rsid w:val="0054531A"/>
    <w:rsid w:val="00564368"/>
    <w:rsid w:val="0058109A"/>
    <w:rsid w:val="005868AE"/>
    <w:rsid w:val="00586F8F"/>
    <w:rsid w:val="00592702"/>
    <w:rsid w:val="005A01D0"/>
    <w:rsid w:val="005A03FA"/>
    <w:rsid w:val="005A5869"/>
    <w:rsid w:val="005B3D21"/>
    <w:rsid w:val="005C3938"/>
    <w:rsid w:val="005C6458"/>
    <w:rsid w:val="005D702D"/>
    <w:rsid w:val="005E138D"/>
    <w:rsid w:val="005E55F7"/>
    <w:rsid w:val="00602CB7"/>
    <w:rsid w:val="0061513F"/>
    <w:rsid w:val="00624472"/>
    <w:rsid w:val="00641213"/>
    <w:rsid w:val="006426AE"/>
    <w:rsid w:val="0065137B"/>
    <w:rsid w:val="0065576C"/>
    <w:rsid w:val="00661CC9"/>
    <w:rsid w:val="0066470B"/>
    <w:rsid w:val="00672146"/>
    <w:rsid w:val="00674F7D"/>
    <w:rsid w:val="00681021"/>
    <w:rsid w:val="00681FB6"/>
    <w:rsid w:val="00682E6E"/>
    <w:rsid w:val="00683314"/>
    <w:rsid w:val="00691CF5"/>
    <w:rsid w:val="0069312F"/>
    <w:rsid w:val="006A370D"/>
    <w:rsid w:val="006B0B8E"/>
    <w:rsid w:val="006C59BC"/>
    <w:rsid w:val="006D208A"/>
    <w:rsid w:val="006D6F7D"/>
    <w:rsid w:val="006E54EF"/>
    <w:rsid w:val="006E7E66"/>
    <w:rsid w:val="006F4E64"/>
    <w:rsid w:val="006F7437"/>
    <w:rsid w:val="006F7B0A"/>
    <w:rsid w:val="00702352"/>
    <w:rsid w:val="00705EB6"/>
    <w:rsid w:val="00714207"/>
    <w:rsid w:val="00715F74"/>
    <w:rsid w:val="00725E66"/>
    <w:rsid w:val="00727CDB"/>
    <w:rsid w:val="0073407F"/>
    <w:rsid w:val="00734127"/>
    <w:rsid w:val="007363D4"/>
    <w:rsid w:val="00760557"/>
    <w:rsid w:val="007717EF"/>
    <w:rsid w:val="00775A1B"/>
    <w:rsid w:val="00783671"/>
    <w:rsid w:val="007838DC"/>
    <w:rsid w:val="00790911"/>
    <w:rsid w:val="00794A26"/>
    <w:rsid w:val="007C5259"/>
    <w:rsid w:val="007D39FD"/>
    <w:rsid w:val="007E294A"/>
    <w:rsid w:val="007E3F69"/>
    <w:rsid w:val="007F75CA"/>
    <w:rsid w:val="0080091F"/>
    <w:rsid w:val="0080197E"/>
    <w:rsid w:val="00820C13"/>
    <w:rsid w:val="00824AFE"/>
    <w:rsid w:val="00832248"/>
    <w:rsid w:val="00833E7C"/>
    <w:rsid w:val="008360C5"/>
    <w:rsid w:val="00837672"/>
    <w:rsid w:val="008474F2"/>
    <w:rsid w:val="0085067F"/>
    <w:rsid w:val="00855BD7"/>
    <w:rsid w:val="008604FF"/>
    <w:rsid w:val="0086083E"/>
    <w:rsid w:val="00870972"/>
    <w:rsid w:val="00877E50"/>
    <w:rsid w:val="00890734"/>
    <w:rsid w:val="008909A4"/>
    <w:rsid w:val="00893764"/>
    <w:rsid w:val="008A0EB2"/>
    <w:rsid w:val="008A469E"/>
    <w:rsid w:val="008C33AB"/>
    <w:rsid w:val="008D56B1"/>
    <w:rsid w:val="008D79EC"/>
    <w:rsid w:val="008E3874"/>
    <w:rsid w:val="00903BCE"/>
    <w:rsid w:val="00922964"/>
    <w:rsid w:val="0092711F"/>
    <w:rsid w:val="009310A9"/>
    <w:rsid w:val="00943532"/>
    <w:rsid w:val="00963778"/>
    <w:rsid w:val="0097565A"/>
    <w:rsid w:val="009768E6"/>
    <w:rsid w:val="00977CFB"/>
    <w:rsid w:val="009A00B3"/>
    <w:rsid w:val="009A2A49"/>
    <w:rsid w:val="009A2ABD"/>
    <w:rsid w:val="009B207E"/>
    <w:rsid w:val="009B32F8"/>
    <w:rsid w:val="009D0F6E"/>
    <w:rsid w:val="009D18A5"/>
    <w:rsid w:val="009D403A"/>
    <w:rsid w:val="009D50D4"/>
    <w:rsid w:val="009D512F"/>
    <w:rsid w:val="009D6477"/>
    <w:rsid w:val="009E1F05"/>
    <w:rsid w:val="009E6B3F"/>
    <w:rsid w:val="00A06194"/>
    <w:rsid w:val="00A16DC7"/>
    <w:rsid w:val="00A2000B"/>
    <w:rsid w:val="00A21585"/>
    <w:rsid w:val="00A21A8C"/>
    <w:rsid w:val="00A31A28"/>
    <w:rsid w:val="00A349F1"/>
    <w:rsid w:val="00A40433"/>
    <w:rsid w:val="00A46B01"/>
    <w:rsid w:val="00A47499"/>
    <w:rsid w:val="00A73B3A"/>
    <w:rsid w:val="00A745A9"/>
    <w:rsid w:val="00A75206"/>
    <w:rsid w:val="00A92CB9"/>
    <w:rsid w:val="00AC04C0"/>
    <w:rsid w:val="00AC24F9"/>
    <w:rsid w:val="00AC712C"/>
    <w:rsid w:val="00AD6B47"/>
    <w:rsid w:val="00AD7013"/>
    <w:rsid w:val="00AE3FED"/>
    <w:rsid w:val="00B06F4A"/>
    <w:rsid w:val="00B07BD4"/>
    <w:rsid w:val="00B10E9F"/>
    <w:rsid w:val="00B22A23"/>
    <w:rsid w:val="00B235B5"/>
    <w:rsid w:val="00B27A8E"/>
    <w:rsid w:val="00B4567B"/>
    <w:rsid w:val="00B46875"/>
    <w:rsid w:val="00B57E0F"/>
    <w:rsid w:val="00B64A5C"/>
    <w:rsid w:val="00B734E6"/>
    <w:rsid w:val="00B75CEF"/>
    <w:rsid w:val="00BA1565"/>
    <w:rsid w:val="00BA3F16"/>
    <w:rsid w:val="00BB3F3E"/>
    <w:rsid w:val="00BC0556"/>
    <w:rsid w:val="00BC0FE3"/>
    <w:rsid w:val="00BC44DF"/>
    <w:rsid w:val="00BC6353"/>
    <w:rsid w:val="00BD1F36"/>
    <w:rsid w:val="00BD3C47"/>
    <w:rsid w:val="00BE1B39"/>
    <w:rsid w:val="00BF791A"/>
    <w:rsid w:val="00C06926"/>
    <w:rsid w:val="00C06BEA"/>
    <w:rsid w:val="00C12B7B"/>
    <w:rsid w:val="00C13FAF"/>
    <w:rsid w:val="00C23B44"/>
    <w:rsid w:val="00C36E68"/>
    <w:rsid w:val="00C40A1A"/>
    <w:rsid w:val="00C42806"/>
    <w:rsid w:val="00C44D39"/>
    <w:rsid w:val="00C45509"/>
    <w:rsid w:val="00C45ED3"/>
    <w:rsid w:val="00C52D38"/>
    <w:rsid w:val="00C66731"/>
    <w:rsid w:val="00C71D34"/>
    <w:rsid w:val="00C76263"/>
    <w:rsid w:val="00C96DE4"/>
    <w:rsid w:val="00CA759E"/>
    <w:rsid w:val="00CB2BAB"/>
    <w:rsid w:val="00CC0EA7"/>
    <w:rsid w:val="00CC728E"/>
    <w:rsid w:val="00CE0EE5"/>
    <w:rsid w:val="00CF31DE"/>
    <w:rsid w:val="00D14EB1"/>
    <w:rsid w:val="00D16CA1"/>
    <w:rsid w:val="00D2072E"/>
    <w:rsid w:val="00D218BD"/>
    <w:rsid w:val="00D233C7"/>
    <w:rsid w:val="00D312ED"/>
    <w:rsid w:val="00D33D87"/>
    <w:rsid w:val="00D349AD"/>
    <w:rsid w:val="00D45D84"/>
    <w:rsid w:val="00D507D5"/>
    <w:rsid w:val="00D5430F"/>
    <w:rsid w:val="00D564F1"/>
    <w:rsid w:val="00D63C26"/>
    <w:rsid w:val="00D64A67"/>
    <w:rsid w:val="00D67711"/>
    <w:rsid w:val="00D70009"/>
    <w:rsid w:val="00D705A0"/>
    <w:rsid w:val="00D8365B"/>
    <w:rsid w:val="00D95F4D"/>
    <w:rsid w:val="00DB23E5"/>
    <w:rsid w:val="00DB48F6"/>
    <w:rsid w:val="00DC1258"/>
    <w:rsid w:val="00DD55CA"/>
    <w:rsid w:val="00DE50DD"/>
    <w:rsid w:val="00E0249F"/>
    <w:rsid w:val="00E0424E"/>
    <w:rsid w:val="00E06811"/>
    <w:rsid w:val="00E07978"/>
    <w:rsid w:val="00E11F92"/>
    <w:rsid w:val="00E134B2"/>
    <w:rsid w:val="00E14F37"/>
    <w:rsid w:val="00E170D3"/>
    <w:rsid w:val="00E23188"/>
    <w:rsid w:val="00E3022D"/>
    <w:rsid w:val="00E33C63"/>
    <w:rsid w:val="00E350EB"/>
    <w:rsid w:val="00E35AB5"/>
    <w:rsid w:val="00E5187A"/>
    <w:rsid w:val="00E57F3D"/>
    <w:rsid w:val="00E66CFD"/>
    <w:rsid w:val="00E721EC"/>
    <w:rsid w:val="00E72624"/>
    <w:rsid w:val="00E76A04"/>
    <w:rsid w:val="00E85367"/>
    <w:rsid w:val="00E86C30"/>
    <w:rsid w:val="00E90791"/>
    <w:rsid w:val="00E90C30"/>
    <w:rsid w:val="00E91DEB"/>
    <w:rsid w:val="00E96331"/>
    <w:rsid w:val="00EB04D6"/>
    <w:rsid w:val="00EB78D2"/>
    <w:rsid w:val="00EC3ED0"/>
    <w:rsid w:val="00ED2065"/>
    <w:rsid w:val="00EE06BD"/>
    <w:rsid w:val="00F02F45"/>
    <w:rsid w:val="00F11322"/>
    <w:rsid w:val="00F165AD"/>
    <w:rsid w:val="00F25FDE"/>
    <w:rsid w:val="00F27895"/>
    <w:rsid w:val="00F420E5"/>
    <w:rsid w:val="00F446DA"/>
    <w:rsid w:val="00F5150F"/>
    <w:rsid w:val="00F65C85"/>
    <w:rsid w:val="00F73DA3"/>
    <w:rsid w:val="00F829DB"/>
    <w:rsid w:val="00FA3CFC"/>
    <w:rsid w:val="00FA50D7"/>
    <w:rsid w:val="00FB00FA"/>
    <w:rsid w:val="00FB6E38"/>
    <w:rsid w:val="00FC1C13"/>
    <w:rsid w:val="00FC5DB6"/>
    <w:rsid w:val="00FE21E9"/>
    <w:rsid w:val="00FE28F8"/>
    <w:rsid w:val="00FE3B6B"/>
    <w:rsid w:val="00FF12E9"/>
    <w:rsid w:val="00FF6FF1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3158D-68D6-4332-9639-8CC87B7F3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8</TotalTime>
  <Pages>1</Pages>
  <Words>115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5</cp:revision>
  <cp:lastPrinted>2019-07-31T19:01:00Z</cp:lastPrinted>
  <dcterms:created xsi:type="dcterms:W3CDTF">2020-11-30T17:51:00Z</dcterms:created>
  <dcterms:modified xsi:type="dcterms:W3CDTF">2020-12-01T11:51:00Z</dcterms:modified>
</cp:coreProperties>
</file>